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Cambridge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Cambridge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Cambridge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Cambridge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Cambridge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Cambridge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71.9% </w:t>
      </w:r>
      <w:r w:rsidRPr="004747BF">
        <w:rPr>
          <w:rFonts w:ascii="Libre Franklin Light" w:eastAsia="Times New Roman" w:hAnsi="Libre Franklin Light" w:cs="Calibri Light"/>
        </w:rPr>
        <w:t xml:space="preserve">of those respondents classified as PGSI 8+ in Cambridge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Cambridge is estimated to be </w:t>
      </w:r>
      <w:r w:rsidRPr="00773DF7">
        <w:rPr>
          <w:rFonts w:ascii="Libre Franklin Light" w:eastAsia="Times New Roman" w:hAnsi="Libre Franklin Light" w:cs="Calibri Light"/>
          <w:b/>
          <w:bCs/>
          <w:color w:val="C45911" w:themeColor="accent2" w:themeShade="BF"/>
        </w:rPr>
        <w:t xml:space="preserve">£4,728,916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Cambridge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Cambridge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m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Cambridge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m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Cambridge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m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Cambridge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Cambridge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Cambridge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Cambridge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Cambridge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£4,728,916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Cambridge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£77,026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£1,592,947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£114,113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£32,094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£58,840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£2,853,896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£4,728,916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Cambridge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Cambridge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Cambridge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Cambridge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Cambridge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Cambridge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54533AE-1AE2-495B-A7A3-03ACC9DD308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